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82989" w14:textId="0C5E78C4" w:rsidR="00822134" w:rsidRPr="00110D52" w:rsidRDefault="00822134" w:rsidP="00822134">
      <w:pPr>
        <w:shd w:val="clear" w:color="auto" w:fill="FFFFFF"/>
        <w:tabs>
          <w:tab w:val="left" w:pos="6630"/>
        </w:tabs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14:paraId="35A3858D" w14:textId="652AC3FA" w:rsidR="00110D52" w:rsidRPr="00110D52" w:rsidRDefault="0080038A" w:rsidP="00C97731">
      <w:pPr>
        <w:shd w:val="clear" w:color="auto" w:fill="FFFFFF"/>
        <w:tabs>
          <w:tab w:val="left" w:pos="6630"/>
        </w:tabs>
        <w:spacing w:after="0" w:line="240" w:lineRule="auto"/>
        <w:ind w:left="426"/>
        <w:outlineLvl w:val="0"/>
        <w:rPr>
          <w:rFonts w:ascii="Arial" w:hAnsi="Arial" w:cs="Arial"/>
          <w:b/>
          <w:bCs/>
          <w:sz w:val="24"/>
          <w:szCs w:val="24"/>
        </w:rPr>
      </w:pPr>
      <w:bookmarkStart w:id="0" w:name="_Hlk171605537"/>
      <w:r w:rsidRPr="00110D5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4748AF">
        <w:rPr>
          <w:rFonts w:ascii="Arial" w:hAnsi="Arial" w:cs="Arial"/>
          <w:b/>
          <w:bCs/>
          <w:sz w:val="24"/>
          <w:szCs w:val="24"/>
        </w:rPr>
        <w:t>5</w:t>
      </w:r>
      <w:r w:rsidRPr="00110D52">
        <w:rPr>
          <w:rFonts w:ascii="Arial" w:hAnsi="Arial" w:cs="Arial"/>
          <w:b/>
          <w:bCs/>
          <w:sz w:val="24"/>
          <w:szCs w:val="24"/>
        </w:rPr>
        <w:t xml:space="preserve"> </w:t>
      </w:r>
      <w:r w:rsidR="008F6552" w:rsidRPr="00110D52">
        <w:rPr>
          <w:rFonts w:ascii="Arial" w:hAnsi="Arial" w:cs="Arial"/>
          <w:b/>
          <w:bCs/>
          <w:sz w:val="24"/>
          <w:szCs w:val="24"/>
        </w:rPr>
        <w:t>–</w:t>
      </w:r>
      <w:r w:rsidRPr="00110D52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1" w:name="_Hlk171605543"/>
      <w:r w:rsidR="00110D52">
        <w:rPr>
          <w:rFonts w:ascii="Arial" w:hAnsi="Arial" w:cs="Arial"/>
          <w:b/>
          <w:sz w:val="24"/>
          <w:szCs w:val="24"/>
        </w:rPr>
        <w:t xml:space="preserve">DOT. </w:t>
      </w:r>
      <w:r w:rsidR="00110D52" w:rsidRPr="00110D52">
        <w:rPr>
          <w:rFonts w:ascii="Arial" w:hAnsi="Arial" w:cs="Arial"/>
          <w:b/>
          <w:sz w:val="24"/>
          <w:szCs w:val="24"/>
        </w:rPr>
        <w:t xml:space="preserve">KRYTERIÓW OCENY OFERT </w:t>
      </w:r>
    </w:p>
    <w:p w14:paraId="07600327" w14:textId="77777777" w:rsidR="00110D52" w:rsidRPr="00110D52" w:rsidRDefault="00110D52" w:rsidP="00C97731">
      <w:pPr>
        <w:shd w:val="clear" w:color="auto" w:fill="FFFFFF"/>
        <w:tabs>
          <w:tab w:val="left" w:pos="6630"/>
        </w:tabs>
        <w:spacing w:after="0" w:line="240" w:lineRule="auto"/>
        <w:ind w:left="426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6CD08653" w14:textId="42BBC9CF" w:rsidR="00110D52" w:rsidRPr="00110D52" w:rsidRDefault="00110D52" w:rsidP="00110D52">
      <w:pPr>
        <w:spacing w:before="1"/>
        <w:ind w:left="456"/>
        <w:rPr>
          <w:rFonts w:ascii="Arial" w:hAnsi="Arial" w:cs="Arial"/>
          <w:b/>
          <w:sz w:val="24"/>
          <w:szCs w:val="24"/>
        </w:rPr>
      </w:pPr>
      <w:r w:rsidRPr="00110D52">
        <w:rPr>
          <w:rFonts w:ascii="Arial" w:hAnsi="Arial" w:cs="Arial"/>
          <w:b/>
          <w:sz w:val="24"/>
          <w:szCs w:val="24"/>
        </w:rPr>
        <w:t>KRYTERIUM</w:t>
      </w:r>
      <w:r w:rsidRPr="00110D5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10D52">
        <w:rPr>
          <w:rFonts w:ascii="Arial" w:hAnsi="Arial" w:cs="Arial"/>
          <w:b/>
          <w:sz w:val="24"/>
          <w:szCs w:val="24"/>
        </w:rPr>
        <w:t>OCENY</w:t>
      </w:r>
      <w:r w:rsidRPr="00110D52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110D52">
        <w:rPr>
          <w:rFonts w:ascii="Arial" w:hAnsi="Arial" w:cs="Arial"/>
          <w:b/>
          <w:sz w:val="24"/>
          <w:szCs w:val="24"/>
        </w:rPr>
        <w:t>OFERTY NR 2 – DOŚWIADCZENIE</w:t>
      </w:r>
      <w:r w:rsidR="004748AF">
        <w:rPr>
          <w:rFonts w:ascii="Arial" w:hAnsi="Arial" w:cs="Arial"/>
          <w:b/>
          <w:sz w:val="24"/>
          <w:szCs w:val="24"/>
        </w:rPr>
        <w:t xml:space="preserve"> DORADCY</w:t>
      </w:r>
      <w:r w:rsidRPr="00110D52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Normal"/>
        <w:tblW w:w="9565" w:type="dxa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7088"/>
      </w:tblGrid>
      <w:tr w:rsidR="00110D52" w:rsidRPr="00110D52" w14:paraId="25855F8F" w14:textId="77777777" w:rsidTr="00B25A0B">
        <w:trPr>
          <w:trHeight w:val="1383"/>
        </w:trPr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BE0E66" w14:textId="77777777" w:rsidR="00110D52" w:rsidRPr="00110D52" w:rsidRDefault="00110D52" w:rsidP="00B25A0B">
            <w:pPr>
              <w:spacing w:before="1" w:line="276" w:lineRule="auto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  <w:p w14:paraId="143B166E" w14:textId="77777777" w:rsidR="00110D52" w:rsidRPr="00110D52" w:rsidRDefault="00110D52" w:rsidP="00B25A0B">
            <w:pPr>
              <w:spacing w:before="1" w:line="276" w:lineRule="auto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KRYTERIUM OCENY MERYTORYCZNEJ NR 1</w:t>
            </w:r>
          </w:p>
          <w:p w14:paraId="39D8365B" w14:textId="77777777" w:rsidR="00110D52" w:rsidRPr="00110D52" w:rsidRDefault="00110D52" w:rsidP="00B25A0B">
            <w:pPr>
              <w:spacing w:before="1" w:line="276" w:lineRule="auto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Doświadczenie zawodowe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A03F8" w14:textId="74472D02" w:rsidR="00110D52" w:rsidRPr="004748AF" w:rsidRDefault="00110D52" w:rsidP="00B25A0B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Dotyczy</w:t>
            </w:r>
            <w:proofErr w:type="spellEnd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kryterium</w:t>
            </w:r>
            <w:proofErr w:type="spellEnd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oceny</w:t>
            </w:r>
            <w:proofErr w:type="spellEnd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</w:p>
          <w:p w14:paraId="336722CD" w14:textId="0EE49141" w:rsidR="00110D52" w:rsidRPr="004748AF" w:rsidRDefault="00110D52" w:rsidP="00B25A0B">
            <w:pPr>
              <w:pStyle w:val="TableParagraph"/>
              <w:spacing w:line="276" w:lineRule="auto"/>
              <w:ind w:firstLine="290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4748AF">
              <w:rPr>
                <w:rFonts w:ascii="Arial" w:hAnsi="Arial" w:cs="Arial"/>
                <w:noProof/>
                <w:spacing w:val="-5"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76672" behindDoc="1" locked="0" layoutInCell="1" allowOverlap="1" wp14:anchorId="45677D56" wp14:editId="2E40141A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8255</wp:posOffset>
                      </wp:positionV>
                      <wp:extent cx="135890" cy="135890"/>
                      <wp:effectExtent l="0" t="0" r="16510" b="16510"/>
                      <wp:wrapNone/>
                      <wp:docPr id="44" name="Grupa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90" cy="135890"/>
                                <a:chOff x="4572" y="4572"/>
                                <a:chExt cx="127000" cy="127000"/>
                              </a:xfrm>
                            </wpg:grpSpPr>
                            <wps:wsp>
                              <wps:cNvPr id="34772514" name="Graphic 45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BE54A8" id="Grupa 6" o:spid="_x0000_s1026" style="position:absolute;margin-left:6.1pt;margin-top:.65pt;width:10.7pt;height:10.7pt;z-index:-251639808;mso-wrap-distance-left:0;mso-wrap-distance-right:0" coordorigin="4572,4572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">
                      <v:shape id="Graphic 45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" path="m,126492r126492,l126492,,,,,126492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4748AF" w:rsidRPr="004748AF">
              <w:rPr>
                <w:rFonts w:ascii="Arial" w:hAnsi="Arial" w:cs="Arial"/>
                <w:sz w:val="24"/>
                <w:szCs w:val="24"/>
              </w:rPr>
              <w:t>Doradca</w:t>
            </w:r>
            <w:proofErr w:type="spellEnd"/>
            <w:r w:rsidR="004748AF" w:rsidRP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748AF" w:rsidRPr="004748AF">
              <w:rPr>
                <w:rFonts w:ascii="Arial" w:hAnsi="Arial" w:cs="Arial"/>
                <w:sz w:val="24"/>
                <w:szCs w:val="24"/>
              </w:rPr>
              <w:t>posiada</w:t>
            </w:r>
            <w:proofErr w:type="spellEnd"/>
            <w:r w:rsidR="004748AF" w:rsidRP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2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lata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(24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miesiące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doświadczenia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w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pracy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2" w:name="_Hlk183535001"/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stanowisku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doradcy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zawodowego</w:t>
            </w:r>
            <w:bookmarkEnd w:id="2"/>
            <w:proofErr w:type="spellEnd"/>
            <w:r w:rsidR="004748AF" w:rsidRP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21BAE">
              <w:rPr>
                <w:rFonts w:ascii="Arial" w:hAnsi="Arial" w:cs="Arial"/>
                <w:sz w:val="24"/>
                <w:szCs w:val="24"/>
              </w:rPr>
              <w:t>–</w: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0 </w:t>
            </w: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punktów</w:t>
            </w:r>
            <w:proofErr w:type="spellEnd"/>
          </w:p>
          <w:p w14:paraId="16AEE6EB" w14:textId="6AA7FBFA" w:rsidR="00110D52" w:rsidRPr="004748AF" w:rsidRDefault="00110D52" w:rsidP="00B25A0B">
            <w:pPr>
              <w:pStyle w:val="TableParagraph"/>
              <w:spacing w:line="276" w:lineRule="auto"/>
              <w:ind w:firstLine="290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4748AF">
              <w:rPr>
                <w:rFonts w:ascii="Arial" w:hAnsi="Arial" w:cs="Arial"/>
                <w:noProof/>
                <w:spacing w:val="-5"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77696" behindDoc="1" locked="0" layoutInCell="1" allowOverlap="1" wp14:anchorId="6B4FE456" wp14:editId="72F7AE9A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7620</wp:posOffset>
                      </wp:positionV>
                      <wp:extent cx="135890" cy="136525"/>
                      <wp:effectExtent l="0" t="0" r="16510" b="15875"/>
                      <wp:wrapNone/>
                      <wp:docPr id="46" name="Grupa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90" cy="136525"/>
                                <a:chOff x="4572" y="4572"/>
                                <a:chExt cx="127000" cy="127000"/>
                              </a:xfrm>
                            </wpg:grpSpPr>
                            <wps:wsp>
                              <wps:cNvPr id="1205331045" name="Graphic 47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796"/>
                                      </a:moveTo>
                                      <a:lnTo>
                                        <a:pt x="126492" y="126796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79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DEF104" id="Grupa 5" o:spid="_x0000_s1026" style="position:absolute;margin-left:6.1pt;margin-top:.6pt;width:10.7pt;height:10.75pt;z-index:-251638784;mso-wrap-distance-left:0;mso-wrap-distance-right:0" coordorigin="4572,4572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">
                      <v:shape id="Graphic 47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" path="m,126796r126492,l126492,,,,,126796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4748AF" w:rsidRPr="004748AF">
              <w:rPr>
                <w:rFonts w:ascii="Arial" w:hAnsi="Arial" w:cs="Arial"/>
                <w:sz w:val="24"/>
                <w:szCs w:val="24"/>
              </w:rPr>
              <w:t>Doradca</w:t>
            </w:r>
            <w:proofErr w:type="spellEnd"/>
            <w:r w:rsidR="004748AF" w:rsidRP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posiada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od 2 do 4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lat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doświadczenia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tj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. od 25 do 48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miesięcy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) w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pracy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stanowisku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doradcy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zawodowego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– 5 </w:t>
            </w: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punktów</w:t>
            </w:r>
            <w:proofErr w:type="spellEnd"/>
          </w:p>
          <w:p w14:paraId="4EDD940C" w14:textId="65E4F516" w:rsidR="00110D52" w:rsidRPr="00110D52" w:rsidRDefault="00110D52" w:rsidP="00B25A0B">
            <w:pPr>
              <w:pStyle w:val="TableParagraph"/>
              <w:spacing w:line="276" w:lineRule="auto"/>
              <w:ind w:firstLine="290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4748AF">
              <w:rPr>
                <w:rFonts w:ascii="Arial" w:hAnsi="Arial" w:cs="Arial"/>
                <w:noProof/>
                <w:spacing w:val="-5"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78720" behindDoc="1" locked="0" layoutInCell="1" allowOverlap="1" wp14:anchorId="22F2316C" wp14:editId="405ED03B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8255</wp:posOffset>
                      </wp:positionV>
                      <wp:extent cx="135890" cy="135890"/>
                      <wp:effectExtent l="0" t="0" r="16510" b="16510"/>
                      <wp:wrapNone/>
                      <wp:docPr id="48" name="Grupa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90" cy="135890"/>
                                <a:chOff x="4572" y="4572"/>
                                <a:chExt cx="127000" cy="127000"/>
                              </a:xfrm>
                            </wpg:grpSpPr>
                            <wps:wsp>
                              <wps:cNvPr id="213577922" name="Graphic 49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20F116" id="Grupa 4" o:spid="_x0000_s1026" style="position:absolute;margin-left:6.1pt;margin-top:.65pt;width:10.7pt;height:10.7pt;z-index:-251637760;mso-wrap-distance-left:0;mso-wrap-distance-right:0" coordorigin="4572,4572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">
                      <v:shape id="Graphic 49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" path="m,126492r126492,l126492,,,,,126492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4748AF" w:rsidRPr="004748AF">
              <w:rPr>
                <w:rFonts w:ascii="Arial" w:hAnsi="Arial" w:cs="Arial"/>
                <w:sz w:val="24"/>
                <w:szCs w:val="24"/>
              </w:rPr>
              <w:t>Doradca</w:t>
            </w:r>
            <w:proofErr w:type="spellEnd"/>
            <w:r w:rsidR="004748AF" w:rsidRP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>
              <w:rPr>
                <w:rFonts w:ascii="Arial" w:hAnsi="Arial" w:cs="Arial"/>
                <w:sz w:val="24"/>
                <w:szCs w:val="24"/>
              </w:rPr>
              <w:t>posiada</w:t>
            </w:r>
            <w:proofErr w:type="spellEnd"/>
            <w:r w:rsid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ponad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4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lata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ponad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48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miesięcy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doświadczenia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w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pracy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stanowisku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doradcy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zawodowego</w:t>
            </w:r>
            <w:proofErr w:type="spellEnd"/>
            <w:r w:rsidR="004748AF" w:rsidRP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21BAE">
              <w:rPr>
                <w:rFonts w:ascii="Arial" w:hAnsi="Arial" w:cs="Arial"/>
                <w:sz w:val="24"/>
                <w:szCs w:val="24"/>
              </w:rPr>
              <w:t xml:space="preserve">– 10 </w:t>
            </w:r>
            <w:proofErr w:type="spellStart"/>
            <w:r w:rsidRPr="00921BAE">
              <w:rPr>
                <w:rFonts w:ascii="Arial" w:hAnsi="Arial" w:cs="Arial"/>
                <w:sz w:val="24"/>
                <w:szCs w:val="24"/>
              </w:rPr>
              <w:t>punktów</w:t>
            </w:r>
            <w:proofErr w:type="spellEnd"/>
            <w:r w:rsidRPr="00110D52">
              <w:rPr>
                <w:rFonts w:ascii="Arial" w:hAnsi="Arial" w:cs="Arial"/>
                <w:noProof/>
                <w:spacing w:val="-5"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79744" behindDoc="1" locked="0" layoutInCell="1" allowOverlap="1" wp14:anchorId="106732AA" wp14:editId="620F6551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8255</wp:posOffset>
                      </wp:positionV>
                      <wp:extent cx="135890" cy="135890"/>
                      <wp:effectExtent l="0" t="0" r="16510" b="16510"/>
                      <wp:wrapNone/>
                      <wp:docPr id="50" name="Grupa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90" cy="135890"/>
                                <a:chOff x="4572" y="4572"/>
                                <a:chExt cx="127000" cy="127000"/>
                              </a:xfrm>
                            </wpg:grpSpPr>
                            <wps:wsp>
                              <wps:cNvPr id="1353580132" name="Graphic 51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A23A0A" id="Grupa 3" o:spid="_x0000_s1026" style="position:absolute;margin-left:6.1pt;margin-top:.65pt;width:10.7pt;height:10.7pt;z-index:-251636736;mso-wrap-distance-left:0;mso-wrap-distance-right:0" coordorigin="4572,4572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">
                      <v:shape id="Graphic 51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" path="m,126492r126492,l126492,,,,,126492xe" filled="f" strokeweight=".72pt">
                        <v:path arrowok="t"/>
                      </v:shape>
                    </v:group>
                  </w:pict>
                </mc:Fallback>
              </mc:AlternateContent>
            </w:r>
          </w:p>
        </w:tc>
      </w:tr>
      <w:tr w:rsidR="00110D52" w:rsidRPr="00110D52" w14:paraId="4720414B" w14:textId="77777777" w:rsidTr="00B25A0B">
        <w:trPr>
          <w:trHeight w:val="1382"/>
        </w:trPr>
        <w:tc>
          <w:tcPr>
            <w:tcW w:w="2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FCA91" w14:textId="77777777" w:rsidR="00110D52" w:rsidRPr="00110D52" w:rsidRDefault="00110D52" w:rsidP="00B25A0B">
            <w:pPr>
              <w:spacing w:before="1" w:line="276" w:lineRule="auto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D971" w14:textId="589F7F5B" w:rsidR="00110D52" w:rsidRPr="00110D52" w:rsidRDefault="00110D52" w:rsidP="00B25A0B">
            <w:pPr>
              <w:pStyle w:val="TableParagraph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Opisz</w:t>
            </w:r>
            <w:proofErr w:type="spellEnd"/>
            <w:r w:rsidRPr="00110D52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doświadczenie</w:t>
            </w:r>
            <w:proofErr w:type="spellEnd"/>
            <w:r w:rsidRPr="00110D52">
              <w:rPr>
                <w:rFonts w:ascii="Arial" w:hAnsi="Arial" w:cs="Arial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zawodowe</w:t>
            </w:r>
            <w:proofErr w:type="spellEnd"/>
            <w:r w:rsidRPr="00110D52">
              <w:rPr>
                <w:rFonts w:ascii="Arial" w:hAnsi="Arial" w:cs="Arial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uwzględniając</w:t>
            </w:r>
            <w:proofErr w:type="spellEnd"/>
            <w:r w:rsidRPr="00110D52">
              <w:rPr>
                <w:rFonts w:ascii="Arial" w:hAnsi="Arial" w:cs="Arial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b/>
                <w:sz w:val="24"/>
                <w:szCs w:val="24"/>
                <w:u w:val="single"/>
              </w:rPr>
              <w:t>okresy</w:t>
            </w:r>
            <w:proofErr w:type="spellEnd"/>
            <w:r w:rsidRPr="00110D52">
              <w:rPr>
                <w:rFonts w:ascii="Arial" w:hAnsi="Arial" w:cs="Arial"/>
                <w:b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pracy</w:t>
            </w:r>
            <w:proofErr w:type="spellEnd"/>
            <w:r w:rsidRPr="00110D52">
              <w:rPr>
                <w:rFonts w:ascii="Arial" w:hAnsi="Arial" w:cs="Arial"/>
                <w:spacing w:val="29"/>
                <w:sz w:val="24"/>
                <w:szCs w:val="24"/>
              </w:rPr>
              <w:t xml:space="preserve"> </w:t>
            </w:r>
            <w:proofErr w:type="spellStart"/>
            <w:r w:rsidR="004748AF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748AF">
              <w:rPr>
                <w:rFonts w:ascii="Arial" w:hAnsi="Arial" w:cs="Arial"/>
                <w:sz w:val="24"/>
                <w:szCs w:val="24"/>
              </w:rPr>
              <w:t>stanowisku</w:t>
            </w:r>
            <w:proofErr w:type="spellEnd"/>
            <w:r w:rsid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748AF">
              <w:rPr>
                <w:rFonts w:ascii="Arial" w:hAnsi="Arial" w:cs="Arial"/>
                <w:sz w:val="24"/>
                <w:szCs w:val="24"/>
              </w:rPr>
              <w:t>doradcy</w:t>
            </w:r>
            <w:proofErr w:type="spellEnd"/>
            <w:r w:rsid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0D52">
              <w:rPr>
                <w:rFonts w:ascii="Arial" w:hAnsi="Arial" w:cs="Arial"/>
                <w:sz w:val="24"/>
                <w:szCs w:val="24"/>
              </w:rPr>
              <w:t xml:space="preserve">–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maksymalnie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 xml:space="preserve"> 15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zdań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474A9CD" w14:textId="77777777" w:rsidR="00110D52" w:rsidRPr="00110D52" w:rsidRDefault="00110D52" w:rsidP="00B25A0B">
            <w:pPr>
              <w:pStyle w:val="TableParagraph"/>
              <w:spacing w:before="35" w:line="276" w:lineRule="auto"/>
              <w:rPr>
                <w:rFonts w:ascii="Arial" w:hAnsi="Arial" w:cs="Arial"/>
                <w:sz w:val="24"/>
                <w:szCs w:val="24"/>
              </w:rPr>
            </w:pP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AA310EF" w14:textId="77777777" w:rsidR="00110D52" w:rsidRPr="00110D52" w:rsidRDefault="00110D52" w:rsidP="00B25A0B">
            <w:pPr>
              <w:pStyle w:val="TableParagraph"/>
              <w:spacing w:before="35" w:line="276" w:lineRule="auto"/>
              <w:rPr>
                <w:rFonts w:ascii="Arial" w:hAnsi="Arial" w:cs="Arial"/>
                <w:sz w:val="24"/>
                <w:szCs w:val="24"/>
              </w:rPr>
            </w:pP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CCD9D82" w14:textId="77777777" w:rsidR="00110D52" w:rsidRPr="00110D52" w:rsidRDefault="00110D52" w:rsidP="00B25A0B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110D52" w:rsidRPr="00110D52" w14:paraId="361ECC98" w14:textId="77777777" w:rsidTr="00B25A0B">
        <w:trPr>
          <w:trHeight w:val="1965"/>
        </w:trPr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75B582" w14:textId="77777777" w:rsidR="00110D52" w:rsidRPr="00110D52" w:rsidRDefault="00110D52" w:rsidP="00B25A0B">
            <w:pPr>
              <w:spacing w:before="1" w:line="276" w:lineRule="auto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KRYTERIUM OCENY MERYTORYCZNEJ NR 2</w:t>
            </w:r>
          </w:p>
          <w:p w14:paraId="2DC11F35" w14:textId="77777777" w:rsidR="00110D52" w:rsidRPr="00110D52" w:rsidRDefault="00110D52" w:rsidP="00B25A0B">
            <w:pPr>
              <w:spacing w:before="1" w:line="276" w:lineRule="auto"/>
              <w:ind w:left="210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 w:rsidRPr="00110D52">
              <w:rPr>
                <w:rFonts w:ascii="Arial" w:hAnsi="Arial" w:cs="Arial"/>
                <w:b/>
                <w:sz w:val="24"/>
                <w:szCs w:val="24"/>
                <w:lang w:val="pl-PL"/>
              </w:rPr>
              <w:t>Doświadczenie tematyczne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70C11" w14:textId="508DCFA5" w:rsidR="00110D52" w:rsidRPr="004748AF" w:rsidRDefault="00110D52" w:rsidP="00B25A0B">
            <w:pPr>
              <w:pStyle w:val="TableParagraph"/>
              <w:spacing w:line="276" w:lineRule="auto"/>
              <w:ind w:firstLine="290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110D52">
              <w:rPr>
                <w:rFonts w:ascii="Arial" w:hAnsi="Arial" w:cs="Arial"/>
                <w:noProof/>
                <w:spacing w:val="-5"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73600" behindDoc="1" locked="0" layoutInCell="1" allowOverlap="1" wp14:anchorId="03AED229" wp14:editId="64C11A6D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8255</wp:posOffset>
                      </wp:positionV>
                      <wp:extent cx="135890" cy="135890"/>
                      <wp:effectExtent l="0" t="0" r="16510" b="16510"/>
                      <wp:wrapNone/>
                      <wp:docPr id="1184530984" name="Grupa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90" cy="135890"/>
                                <a:chOff x="4572" y="4572"/>
                                <a:chExt cx="127000" cy="127000"/>
                              </a:xfrm>
                            </wpg:grpSpPr>
                            <wps:wsp>
                              <wps:cNvPr id="685223815" name="Graphic 45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724F1A" id="Grupa 6" o:spid="_x0000_s1026" style="position:absolute;margin-left:6.1pt;margin-top:.65pt;width:10.7pt;height:10.7pt;z-index:-251642880;mso-wrap-distance-left:0;mso-wrap-distance-right:0" coordorigin="4572,4572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">
                      <v:shape id="Graphic 45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" path="m,126492r126492,l126492,,,,,126492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110D5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4748AF">
              <w:rPr>
                <w:rFonts w:ascii="Arial" w:hAnsi="Arial" w:cs="Arial"/>
                <w:spacing w:val="-5"/>
                <w:sz w:val="24"/>
                <w:szCs w:val="24"/>
              </w:rPr>
              <w:t>Doradca</w:t>
            </w:r>
            <w:proofErr w:type="spellEnd"/>
            <w:r w:rsidRPr="00110D5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przeprowadził</w:t>
            </w:r>
            <w:proofErr w:type="spellEnd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4748AF" w:rsidRPr="004748AF">
              <w:rPr>
                <w:rFonts w:ascii="Arial" w:hAnsi="Arial" w:cs="Arial"/>
                <w:sz w:val="24"/>
                <w:szCs w:val="24"/>
              </w:rPr>
              <w:t xml:space="preserve">200 </w:t>
            </w:r>
            <w:proofErr w:type="spellStart"/>
            <w:r w:rsidR="004748AF" w:rsidRPr="004748AF">
              <w:rPr>
                <w:rFonts w:ascii="Arial" w:hAnsi="Arial" w:cs="Arial"/>
                <w:sz w:val="24"/>
                <w:szCs w:val="24"/>
              </w:rPr>
              <w:t>godzin</w:t>
            </w:r>
            <w:proofErr w:type="spellEnd"/>
            <w:r w:rsidR="004748AF" w:rsidRP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748AF" w:rsidRPr="004748AF">
              <w:rPr>
                <w:rFonts w:ascii="Arial" w:hAnsi="Arial" w:cs="Arial"/>
                <w:sz w:val="24"/>
                <w:szCs w:val="24"/>
              </w:rPr>
              <w:t>doradczych</w:t>
            </w:r>
            <w:proofErr w:type="spellEnd"/>
            <w:r w:rsidR="004748AF" w:rsidRP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– 0 </w:t>
            </w: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punktów</w:t>
            </w:r>
            <w:proofErr w:type="spellEnd"/>
          </w:p>
          <w:p w14:paraId="28F6E3E2" w14:textId="03367457" w:rsidR="00110D52" w:rsidRPr="004748AF" w:rsidRDefault="00110D52" w:rsidP="00B25A0B">
            <w:pPr>
              <w:pStyle w:val="TableParagraph"/>
              <w:spacing w:line="276" w:lineRule="auto"/>
              <w:ind w:firstLine="244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4748AF">
              <w:rPr>
                <w:rFonts w:ascii="Arial" w:hAnsi="Arial" w:cs="Arial"/>
                <w:noProof/>
                <w:spacing w:val="-5"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5F1FB5E4" wp14:editId="5E91D40D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7620</wp:posOffset>
                      </wp:positionV>
                      <wp:extent cx="135890" cy="136525"/>
                      <wp:effectExtent l="0" t="0" r="16510" b="15875"/>
                      <wp:wrapNone/>
                      <wp:docPr id="1580924321" name="Grupa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90" cy="136525"/>
                                <a:chOff x="4572" y="4572"/>
                                <a:chExt cx="127000" cy="127000"/>
                              </a:xfrm>
                            </wpg:grpSpPr>
                            <wps:wsp>
                              <wps:cNvPr id="997468" name="Graphic 47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796"/>
                                      </a:moveTo>
                                      <a:lnTo>
                                        <a:pt x="126492" y="126796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79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3BF346" id="Grupa 5" o:spid="_x0000_s1026" style="position:absolute;margin-left:6.1pt;margin-top:.6pt;width:10.7pt;height:10.75pt;z-index:-251641856;mso-wrap-distance-left:0;mso-wrap-distance-right:0" coordorigin="4572,4572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">
                      <v:shape id="Graphic 47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" path="m,126796r126492,l126492,,,,,126796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4748AF" w:rsidRPr="004748AF">
              <w:rPr>
                <w:rFonts w:ascii="Arial" w:hAnsi="Arial" w:cs="Arial"/>
                <w:spacing w:val="-5"/>
                <w:sz w:val="24"/>
                <w:szCs w:val="24"/>
              </w:rPr>
              <w:t>Doradca</w:t>
            </w:r>
            <w:proofErr w:type="spellEnd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21BAE">
              <w:rPr>
                <w:rFonts w:ascii="Arial" w:hAnsi="Arial" w:cs="Arial"/>
                <w:sz w:val="24"/>
                <w:szCs w:val="24"/>
              </w:rPr>
              <w:t>przeprowadził</w:t>
            </w:r>
            <w:proofErr w:type="spellEnd"/>
            <w:r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od 201 do 400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godzin</w:t>
            </w:r>
            <w:proofErr w:type="spellEnd"/>
            <w:r w:rsidR="00921BAE" w:rsidRPr="00921B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21BAE" w:rsidRPr="00921BAE">
              <w:rPr>
                <w:rFonts w:ascii="Arial" w:hAnsi="Arial" w:cs="Arial"/>
                <w:sz w:val="24"/>
                <w:szCs w:val="24"/>
              </w:rPr>
              <w:t>d</w:t>
            </w:r>
            <w:r w:rsidR="004748AF" w:rsidRPr="004748AF">
              <w:rPr>
                <w:rFonts w:ascii="Arial" w:hAnsi="Arial" w:cs="Arial"/>
                <w:sz w:val="24"/>
                <w:szCs w:val="24"/>
              </w:rPr>
              <w:t>oradczych</w:t>
            </w:r>
            <w:proofErr w:type="spellEnd"/>
            <w:r w:rsidR="004748AF"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– 5 </w:t>
            </w: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punktów</w:t>
            </w:r>
            <w:proofErr w:type="spellEnd"/>
          </w:p>
          <w:p w14:paraId="22912AAC" w14:textId="71EA8C72" w:rsidR="00110D52" w:rsidRPr="00110D52" w:rsidRDefault="00110D52" w:rsidP="00B25A0B">
            <w:pPr>
              <w:pStyle w:val="TableParagraph"/>
              <w:spacing w:before="37" w:line="276" w:lineRule="auto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4748AF">
              <w:rPr>
                <w:rFonts w:ascii="Arial" w:hAnsi="Arial" w:cs="Arial"/>
                <w:noProof/>
                <w:spacing w:val="-5"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75648" behindDoc="1" locked="0" layoutInCell="1" allowOverlap="1" wp14:anchorId="1B80E9F7" wp14:editId="3B9C6A25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8255</wp:posOffset>
                      </wp:positionV>
                      <wp:extent cx="135890" cy="135890"/>
                      <wp:effectExtent l="0" t="0" r="16510" b="16510"/>
                      <wp:wrapNone/>
                      <wp:docPr id="1273346650" name="Grupa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90" cy="135890"/>
                                <a:chOff x="4572" y="4572"/>
                                <a:chExt cx="127000" cy="127000"/>
                              </a:xfrm>
                            </wpg:grpSpPr>
                            <wps:wsp>
                              <wps:cNvPr id="2087004659" name="Graphic 49"/>
                              <wps:cNvSpPr/>
                              <wps:spPr>
                                <a:xfrm>
                                  <a:off x="4572" y="4572"/>
                                  <a:ext cx="12700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" h="127000">
                                      <a:moveTo>
                                        <a:pt x="0" y="126492"/>
                                      </a:moveTo>
                                      <a:lnTo>
                                        <a:pt x="126492" y="126492"/>
                                      </a:lnTo>
                                      <a:lnTo>
                                        <a:pt x="12649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49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C89652" id="Grupa 4" o:spid="_x0000_s1026" style="position:absolute;margin-left:6.1pt;margin-top:.65pt;width:10.7pt;height:10.7pt;z-index:-251640832;mso-wrap-distance-left:0;mso-wrap-distance-right:0" coordorigin="4572,4572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">
                      <v:shape id="Graphic 49" o:spid="_x0000_s1027" style="position:absolute;left:4572;top:4572;width:127000;height:127000;visibility:visible;mso-wrap-style:square;v-text-anchor:top" coordsize="127000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" path="m,126492r126492,l126492,,,,,126492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    </w:t>
            </w:r>
            <w:proofErr w:type="spellStart"/>
            <w:r w:rsidR="004748AF" w:rsidRPr="004748AF">
              <w:rPr>
                <w:rFonts w:ascii="Arial" w:hAnsi="Arial" w:cs="Arial"/>
                <w:spacing w:val="-5"/>
                <w:sz w:val="24"/>
                <w:szCs w:val="24"/>
              </w:rPr>
              <w:t>Doradca</w:t>
            </w:r>
            <w:proofErr w:type="spellEnd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przeprowadził</w:t>
            </w:r>
            <w:proofErr w:type="spellEnd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921BAE" w:rsidRPr="00921BAE">
              <w:rPr>
                <w:rFonts w:ascii="Arial" w:hAnsi="Arial" w:cs="Arial"/>
                <w:spacing w:val="-5"/>
                <w:sz w:val="24"/>
                <w:szCs w:val="24"/>
              </w:rPr>
              <w:t xml:space="preserve">od 401 </w:t>
            </w:r>
            <w:proofErr w:type="spellStart"/>
            <w:r w:rsidR="004748AF" w:rsidRPr="00921BAE">
              <w:rPr>
                <w:rFonts w:ascii="Arial" w:hAnsi="Arial" w:cs="Arial"/>
                <w:spacing w:val="-5"/>
                <w:sz w:val="24"/>
                <w:szCs w:val="24"/>
              </w:rPr>
              <w:t>godzin</w:t>
            </w:r>
            <w:proofErr w:type="spellEnd"/>
            <w:r w:rsidR="004748AF" w:rsidRPr="00921BAE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4748AF" w:rsidRPr="00921BAE">
              <w:rPr>
                <w:rFonts w:ascii="Arial" w:hAnsi="Arial" w:cs="Arial"/>
                <w:spacing w:val="-5"/>
                <w:sz w:val="24"/>
                <w:szCs w:val="24"/>
              </w:rPr>
              <w:t>doradczych</w:t>
            </w:r>
            <w:proofErr w:type="spellEnd"/>
            <w:r w:rsidR="004748AF"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 xml:space="preserve">– 10 </w:t>
            </w:r>
            <w:proofErr w:type="spellStart"/>
            <w:r w:rsidRPr="004748AF">
              <w:rPr>
                <w:rFonts w:ascii="Arial" w:hAnsi="Arial" w:cs="Arial"/>
                <w:spacing w:val="-5"/>
                <w:sz w:val="24"/>
                <w:szCs w:val="24"/>
              </w:rPr>
              <w:t>punktów</w:t>
            </w:r>
            <w:proofErr w:type="spellEnd"/>
          </w:p>
        </w:tc>
      </w:tr>
      <w:tr w:rsidR="00110D52" w:rsidRPr="00110D52" w14:paraId="3F0E7784" w14:textId="77777777" w:rsidTr="00B25A0B">
        <w:trPr>
          <w:trHeight w:val="1965"/>
        </w:trPr>
        <w:tc>
          <w:tcPr>
            <w:tcW w:w="24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C154" w14:textId="77777777" w:rsidR="00110D52" w:rsidRPr="00110D52" w:rsidRDefault="00110D52" w:rsidP="00B25A0B">
            <w:pPr>
              <w:spacing w:line="276" w:lineRule="auto"/>
              <w:rPr>
                <w:rFonts w:ascii="Arial" w:eastAsia="Carlito" w:hAnsi="Arial" w:cs="Arial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92C0" w14:textId="2AD013FF" w:rsidR="00110D52" w:rsidRPr="00110D52" w:rsidRDefault="00110D52" w:rsidP="00B25A0B">
            <w:pPr>
              <w:pStyle w:val="TableParagraph"/>
              <w:tabs>
                <w:tab w:val="left" w:pos="6003"/>
              </w:tabs>
              <w:spacing w:line="276" w:lineRule="auto"/>
              <w:ind w:right="107"/>
              <w:rPr>
                <w:rFonts w:ascii="Arial" w:hAnsi="Arial" w:cs="Arial"/>
                <w:i/>
                <w:sz w:val="24"/>
                <w:szCs w:val="24"/>
              </w:rPr>
            </w:pP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Opisz</w:t>
            </w:r>
            <w:proofErr w:type="spellEnd"/>
            <w:r w:rsidRPr="00110D5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doświadczenie</w:t>
            </w:r>
            <w:proofErr w:type="spellEnd"/>
            <w:r w:rsidRPr="00110D5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dotyczące</w:t>
            </w:r>
            <w:proofErr w:type="spellEnd"/>
            <w:r w:rsidRPr="00110D5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liczby</w:t>
            </w:r>
            <w:proofErr w:type="spellEnd"/>
            <w:r w:rsidRPr="00110D5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przeprowadzonych</w:t>
            </w:r>
            <w:proofErr w:type="spellEnd"/>
            <w:r w:rsidRPr="00110D52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proofErr w:type="spellStart"/>
            <w:r w:rsidR="004748AF">
              <w:rPr>
                <w:rFonts w:ascii="Arial" w:hAnsi="Arial" w:cs="Arial"/>
                <w:sz w:val="24"/>
                <w:szCs w:val="24"/>
              </w:rPr>
              <w:t>godzin</w:t>
            </w:r>
            <w:proofErr w:type="spellEnd"/>
            <w:r w:rsid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748AF">
              <w:rPr>
                <w:rFonts w:ascii="Arial" w:hAnsi="Arial" w:cs="Arial"/>
                <w:sz w:val="24"/>
                <w:szCs w:val="24"/>
              </w:rPr>
              <w:t>doradczych</w:t>
            </w:r>
            <w:proofErr w:type="spellEnd"/>
            <w:r w:rsidR="004748A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0D52">
              <w:rPr>
                <w:rFonts w:ascii="Arial" w:hAnsi="Arial" w:cs="Arial"/>
                <w:sz w:val="24"/>
                <w:szCs w:val="24"/>
              </w:rPr>
              <w:t>z</w:t>
            </w:r>
            <w:r w:rsidRPr="00110D52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uwzględnieniem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10D52">
              <w:rPr>
                <w:rFonts w:ascii="Arial" w:hAnsi="Arial" w:cs="Arial"/>
                <w:b/>
                <w:bCs/>
                <w:sz w:val="24"/>
                <w:szCs w:val="24"/>
              </w:rPr>
              <w:t>terminów</w:t>
            </w:r>
            <w:proofErr w:type="spellEnd"/>
            <w:r w:rsidRPr="00110D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4748AF">
              <w:rPr>
                <w:rFonts w:ascii="Arial" w:hAnsi="Arial" w:cs="Arial"/>
                <w:b/>
                <w:bCs/>
                <w:sz w:val="24"/>
                <w:szCs w:val="24"/>
              </w:rPr>
              <w:t>grupy</w:t>
            </w:r>
            <w:proofErr w:type="spellEnd"/>
            <w:r w:rsidR="004748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748AF">
              <w:rPr>
                <w:rFonts w:ascii="Arial" w:hAnsi="Arial" w:cs="Arial"/>
                <w:b/>
                <w:bCs/>
                <w:sz w:val="24"/>
                <w:szCs w:val="24"/>
              </w:rPr>
              <w:t>odbiorców</w:t>
            </w:r>
            <w:proofErr w:type="spellEnd"/>
            <w:r w:rsidRPr="00110D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10D52">
              <w:rPr>
                <w:rFonts w:ascii="Arial" w:hAnsi="Arial" w:cs="Arial"/>
                <w:sz w:val="24"/>
                <w:szCs w:val="24"/>
              </w:rPr>
              <w:t xml:space="preserve">–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maksymalnie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 xml:space="preserve"> 15 </w:t>
            </w:r>
            <w:proofErr w:type="spellStart"/>
            <w:r w:rsidRPr="00110D52">
              <w:rPr>
                <w:rFonts w:ascii="Arial" w:hAnsi="Arial" w:cs="Arial"/>
                <w:sz w:val="24"/>
                <w:szCs w:val="24"/>
              </w:rPr>
              <w:t>zdań</w:t>
            </w:r>
            <w:proofErr w:type="spellEnd"/>
            <w:r w:rsidRPr="00110D5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78EA46B" w14:textId="77777777" w:rsidR="00110D52" w:rsidRPr="00110D52" w:rsidRDefault="00110D52" w:rsidP="00B25A0B">
            <w:pPr>
              <w:pStyle w:val="TableParagraph"/>
              <w:spacing w:before="35" w:line="276" w:lineRule="auto"/>
              <w:rPr>
                <w:rFonts w:ascii="Arial" w:hAnsi="Arial" w:cs="Arial"/>
                <w:sz w:val="24"/>
                <w:szCs w:val="24"/>
              </w:rPr>
            </w:pP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6468073" w14:textId="77777777" w:rsidR="00110D52" w:rsidRPr="00110D52" w:rsidRDefault="00110D52" w:rsidP="00B25A0B">
            <w:pPr>
              <w:pStyle w:val="TableParagraph"/>
              <w:spacing w:before="35" w:line="276" w:lineRule="auto"/>
              <w:rPr>
                <w:rFonts w:ascii="Arial" w:hAnsi="Arial" w:cs="Arial"/>
                <w:sz w:val="24"/>
                <w:szCs w:val="24"/>
              </w:rPr>
            </w:pP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9BAA4FB" w14:textId="77777777" w:rsidR="00110D52" w:rsidRPr="00110D52" w:rsidRDefault="00110D52" w:rsidP="00B25A0B">
            <w:pPr>
              <w:pStyle w:val="TableParagraph"/>
              <w:spacing w:before="35" w:line="276" w:lineRule="auto"/>
              <w:rPr>
                <w:rFonts w:ascii="Arial" w:hAnsi="Arial" w:cs="Arial"/>
                <w:sz w:val="24"/>
                <w:szCs w:val="24"/>
              </w:rPr>
            </w:pP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110D52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……………………………………………………………………………………………………………………………………………………………</w:t>
            </w:r>
          </w:p>
          <w:p w14:paraId="5857E58F" w14:textId="77777777" w:rsidR="00110D52" w:rsidRPr="00110D52" w:rsidRDefault="00110D52" w:rsidP="00B25A0B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</w:p>
        </w:tc>
      </w:tr>
    </w:tbl>
    <w:p w14:paraId="290BD141" w14:textId="77777777" w:rsidR="00110D52" w:rsidRPr="00110D52" w:rsidRDefault="00110D52" w:rsidP="00110D52">
      <w:pPr>
        <w:spacing w:before="1"/>
        <w:ind w:left="456"/>
        <w:rPr>
          <w:rFonts w:ascii="Arial" w:hAnsi="Arial" w:cs="Arial"/>
          <w:b/>
          <w:sz w:val="24"/>
          <w:szCs w:val="24"/>
        </w:rPr>
      </w:pPr>
    </w:p>
    <w:p w14:paraId="0AF62334" w14:textId="2941612A" w:rsidR="00110D52" w:rsidRPr="00110D52" w:rsidRDefault="00110D52" w:rsidP="00110D52">
      <w:pPr>
        <w:widowControl w:val="0"/>
        <w:tabs>
          <w:tab w:val="left" w:pos="-5954"/>
        </w:tabs>
        <w:suppressAutoHyphens/>
        <w:spacing w:after="60" w:line="312" w:lineRule="auto"/>
        <w:ind w:right="4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>Niniejsze oświadczenie składam pod odpowiedzialnością karną wynikającą z art. 233 § 1 Kodeksu karnego, który stanowi: „Kto, składając zeznanie mające służyć za dowód w postępowaniu sądowym lub innym postępowaniu prowadzonym na podstawie ustawy, zeznaje nieprawdę lub zataja prawdę, podlega karze pozbawienia wolności od 6 m-</w:t>
      </w:r>
      <w:proofErr w:type="spellStart"/>
      <w:r w:rsidRPr="00110D52">
        <w:rPr>
          <w:rFonts w:ascii="Arial" w:hAnsi="Arial" w:cs="Arial"/>
          <w:sz w:val="24"/>
          <w:szCs w:val="24"/>
        </w:rPr>
        <w:t>cy</w:t>
      </w:r>
      <w:proofErr w:type="spellEnd"/>
      <w:r w:rsidRPr="00110D52">
        <w:rPr>
          <w:rFonts w:ascii="Arial" w:hAnsi="Arial" w:cs="Arial"/>
          <w:sz w:val="24"/>
          <w:szCs w:val="24"/>
        </w:rPr>
        <w:t xml:space="preserve"> do lat 8”.</w:t>
      </w:r>
    </w:p>
    <w:p w14:paraId="00DC5FF2" w14:textId="77777777" w:rsidR="00110D52" w:rsidRPr="00110D52" w:rsidRDefault="00110D52" w:rsidP="00110D52">
      <w:pPr>
        <w:tabs>
          <w:tab w:val="left" w:pos="6620"/>
        </w:tabs>
        <w:ind w:left="456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pacing w:val="-2"/>
          <w:sz w:val="24"/>
          <w:szCs w:val="24"/>
        </w:rPr>
        <w:t>………………………………………</w:t>
      </w:r>
      <w:r w:rsidRPr="00110D52">
        <w:rPr>
          <w:rFonts w:ascii="Arial" w:hAnsi="Arial" w:cs="Arial"/>
          <w:sz w:val="24"/>
          <w:szCs w:val="24"/>
        </w:rPr>
        <w:tab/>
      </w:r>
      <w:r w:rsidRPr="00110D52">
        <w:rPr>
          <w:rFonts w:ascii="Arial" w:hAnsi="Arial" w:cs="Arial"/>
          <w:spacing w:val="-2"/>
          <w:sz w:val="24"/>
          <w:szCs w:val="24"/>
        </w:rPr>
        <w:t>…..……………………………</w:t>
      </w:r>
    </w:p>
    <w:p w14:paraId="21596D48" w14:textId="77777777" w:rsidR="00110D52" w:rsidRPr="00110D52" w:rsidRDefault="00110D52" w:rsidP="00110D52">
      <w:pPr>
        <w:tabs>
          <w:tab w:val="left" w:pos="5387"/>
        </w:tabs>
        <w:spacing w:before="1"/>
        <w:ind w:left="5529" w:hanging="4891"/>
        <w:rPr>
          <w:rFonts w:ascii="Arial" w:hAnsi="Arial" w:cs="Arial"/>
          <w:sz w:val="24"/>
          <w:szCs w:val="24"/>
        </w:rPr>
      </w:pPr>
      <w:r w:rsidRPr="00110D52">
        <w:rPr>
          <w:rFonts w:ascii="Arial" w:hAnsi="Arial" w:cs="Arial"/>
          <w:sz w:val="24"/>
          <w:szCs w:val="24"/>
        </w:rPr>
        <w:t>(miejscowość,</w:t>
      </w:r>
      <w:r w:rsidRPr="00110D52">
        <w:rPr>
          <w:rFonts w:ascii="Arial" w:hAnsi="Arial" w:cs="Arial"/>
          <w:spacing w:val="27"/>
          <w:sz w:val="24"/>
          <w:szCs w:val="24"/>
        </w:rPr>
        <w:t xml:space="preserve"> </w:t>
      </w:r>
      <w:r w:rsidRPr="00110D52">
        <w:rPr>
          <w:rFonts w:ascii="Arial" w:hAnsi="Arial" w:cs="Arial"/>
          <w:spacing w:val="-2"/>
          <w:sz w:val="24"/>
          <w:szCs w:val="24"/>
        </w:rPr>
        <w:t>data)</w:t>
      </w:r>
      <w:r w:rsidRPr="00110D52">
        <w:rPr>
          <w:rFonts w:ascii="Arial" w:hAnsi="Arial" w:cs="Arial"/>
          <w:sz w:val="24"/>
          <w:szCs w:val="24"/>
        </w:rPr>
        <w:tab/>
      </w:r>
      <w:r w:rsidRPr="00110D52">
        <w:rPr>
          <w:rFonts w:ascii="Arial" w:hAnsi="Arial" w:cs="Arial"/>
          <w:sz w:val="24"/>
          <w:szCs w:val="24"/>
        </w:rPr>
        <w:tab/>
        <w:t>(czytelny podpis osoby upoważnionej do reprezentowania Wykonawcy)</w:t>
      </w:r>
      <w:r w:rsidRPr="00110D52">
        <w:rPr>
          <w:rFonts w:ascii="Arial" w:hAnsi="Arial" w:cs="Arial"/>
          <w:i/>
          <w:sz w:val="24"/>
          <w:szCs w:val="24"/>
        </w:rPr>
        <w:t xml:space="preserve">                                  </w:t>
      </w:r>
    </w:p>
    <w:p w14:paraId="4CD949BE" w14:textId="1FB13631" w:rsidR="00110D52" w:rsidRPr="00110D52" w:rsidRDefault="00110D52">
      <w:pPr>
        <w:rPr>
          <w:rFonts w:ascii="Arial" w:hAnsi="Arial" w:cs="Arial"/>
          <w:b/>
          <w:sz w:val="24"/>
          <w:szCs w:val="24"/>
        </w:rPr>
      </w:pPr>
    </w:p>
    <w:bookmarkEnd w:id="1"/>
    <w:bookmarkEnd w:id="0"/>
    <w:p w14:paraId="727EE3E9" w14:textId="2A48356F" w:rsidR="00AF2CCF" w:rsidRPr="00921BAE" w:rsidRDefault="00AF2CCF" w:rsidP="00921BAE">
      <w:pPr>
        <w:rPr>
          <w:rFonts w:ascii="Arial" w:hAnsi="Arial" w:cs="Arial"/>
          <w:b/>
          <w:sz w:val="24"/>
          <w:szCs w:val="24"/>
        </w:rPr>
      </w:pPr>
    </w:p>
    <w:sectPr w:rsidR="00AF2CCF" w:rsidRPr="00921BAE" w:rsidSect="003370DC">
      <w:headerReference w:type="default" r:id="rId8"/>
      <w:footerReference w:type="default" r:id="rId9"/>
      <w:pgSz w:w="11906" w:h="16838"/>
      <w:pgMar w:top="58" w:right="1133" w:bottom="720" w:left="993" w:header="0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BB99" w14:textId="77777777" w:rsidR="006D535A" w:rsidRDefault="006D535A" w:rsidP="00AF2CCF">
      <w:pPr>
        <w:spacing w:after="0" w:line="240" w:lineRule="auto"/>
      </w:pPr>
      <w:r>
        <w:separator/>
      </w:r>
    </w:p>
  </w:endnote>
  <w:endnote w:type="continuationSeparator" w:id="0">
    <w:p w14:paraId="615C518B" w14:textId="77777777" w:rsidR="006D535A" w:rsidRDefault="006D535A" w:rsidP="00AF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E699B" w14:textId="6CD2EB7D" w:rsidR="004748AF" w:rsidRPr="000B3865" w:rsidRDefault="003370DC" w:rsidP="004748AF">
    <w:pPr>
      <w:widowControl w:val="0"/>
      <w:autoSpaceDE w:val="0"/>
      <w:autoSpaceDN w:val="0"/>
      <w:adjustRightInd w:val="0"/>
      <w:spacing w:after="0"/>
      <w:ind w:left="3600" w:hanging="3600"/>
      <w:jc w:val="both"/>
      <w:rPr>
        <w:rFonts w:cstheme="minorHAnsi"/>
        <w:b/>
        <w:bCs/>
        <w:sz w:val="24"/>
        <w:szCs w:val="24"/>
      </w:rPr>
    </w:pPr>
    <w:r w:rsidRPr="003370DC">
      <w:rPr>
        <w:rFonts w:ascii="Arial" w:hAnsi="Arial" w:cs="Arial"/>
        <w:i/>
        <w:iCs/>
        <w:sz w:val="20"/>
        <w:szCs w:val="20"/>
      </w:rPr>
      <w:t xml:space="preserve">ZAPYTANIE OFERTOWE nr </w:t>
    </w:r>
    <w:bookmarkStart w:id="3" w:name="_Hlk183534035"/>
    <w:r w:rsidR="004748AF" w:rsidRPr="004748AF">
      <w:rPr>
        <w:rFonts w:ascii="Arial" w:hAnsi="Arial" w:cs="Arial"/>
        <w:i/>
        <w:iCs/>
        <w:sz w:val="20"/>
        <w:szCs w:val="20"/>
      </w:rPr>
      <w:t>FST/0027/DZ/0</w:t>
    </w:r>
    <w:bookmarkEnd w:id="3"/>
    <w:r w:rsidR="00E41502">
      <w:rPr>
        <w:rFonts w:ascii="Arial" w:hAnsi="Arial" w:cs="Arial"/>
        <w:i/>
        <w:iCs/>
        <w:sz w:val="20"/>
        <w:szCs w:val="20"/>
      </w:rPr>
      <w:t>8</w:t>
    </w:r>
  </w:p>
  <w:p w14:paraId="11D03B13" w14:textId="3D161CFA" w:rsidR="003370DC" w:rsidRPr="003370DC" w:rsidRDefault="003370DC" w:rsidP="003370DC">
    <w:pPr>
      <w:shd w:val="clear" w:color="auto" w:fill="FFFFFF"/>
      <w:tabs>
        <w:tab w:val="left" w:pos="6630"/>
      </w:tabs>
      <w:spacing w:after="0" w:line="240" w:lineRule="auto"/>
      <w:ind w:left="426"/>
      <w:outlineLvl w:val="0"/>
      <w:rPr>
        <w:rFonts w:ascii="Arial" w:hAnsi="Arial" w:cs="Arial"/>
        <w:i/>
        <w:iCs/>
        <w:sz w:val="20"/>
        <w:szCs w:val="20"/>
      </w:rPr>
    </w:pPr>
  </w:p>
  <w:p w14:paraId="2F98E18F" w14:textId="77777777" w:rsidR="003370DC" w:rsidRDefault="00337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BC18" w14:textId="77777777" w:rsidR="006D535A" w:rsidRDefault="006D535A" w:rsidP="00AF2CCF">
      <w:pPr>
        <w:spacing w:after="0" w:line="240" w:lineRule="auto"/>
      </w:pPr>
      <w:r>
        <w:separator/>
      </w:r>
    </w:p>
  </w:footnote>
  <w:footnote w:type="continuationSeparator" w:id="0">
    <w:p w14:paraId="2AF82DE7" w14:textId="77777777" w:rsidR="006D535A" w:rsidRDefault="006D535A" w:rsidP="00AF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64E0" w14:textId="77777777" w:rsidR="00C416E8" w:rsidRDefault="0032772D" w:rsidP="00C416E8">
    <w:pPr>
      <w:pStyle w:val="Nagwek"/>
      <w:rPr>
        <w:lang w:eastAsia="pl-PL"/>
      </w:rPr>
    </w:pPr>
    <w:r>
      <w:rPr>
        <w:rFonts w:ascii="Times New Roman" w:hAnsi="Times New Roman" w:cs="Times New Roman"/>
        <w:sz w:val="20"/>
        <w:szCs w:val="20"/>
      </w:rPr>
      <w:t xml:space="preserve">             </w:t>
    </w:r>
  </w:p>
  <w:p w14:paraId="7EDF3B60" w14:textId="63D94373" w:rsidR="00BE6AC9" w:rsidRDefault="00BE6AC9" w:rsidP="00BE6AC9">
    <w:pPr>
      <w:pStyle w:val="Nagwek"/>
      <w:rPr>
        <w:lang w:eastAsia="pl-PL"/>
      </w:rPr>
    </w:pPr>
    <w:r>
      <w:rPr>
        <w:noProof/>
      </w:rPr>
      <w:t xml:space="preserve">         </w:t>
    </w:r>
    <w:r>
      <w:rPr>
        <w:noProof/>
        <w:lang w:eastAsia="pl-PL"/>
      </w:rPr>
      <w:t xml:space="preserve">                      </w:t>
    </w:r>
  </w:p>
  <w:p w14:paraId="5EB8CAB5" w14:textId="048EF065" w:rsidR="007C23A5" w:rsidRPr="00C416E8" w:rsidRDefault="002F7B1A" w:rsidP="00C416E8">
    <w:pPr>
      <w:pStyle w:val="Nagwek"/>
    </w:pPr>
    <w:r>
      <w:t xml:space="preserve">    </w:t>
    </w:r>
    <w:r w:rsidR="003E4561">
      <w:rPr>
        <w:noProof/>
      </w:rPr>
      <w:drawing>
        <wp:inline distT="0" distB="0" distL="0" distR="0" wp14:anchorId="7AA915E6" wp14:editId="43BA1622">
          <wp:extent cx="5760720" cy="493395"/>
          <wp:effectExtent l="0" t="0" r="0" b="0"/>
          <wp:docPr id="1505890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5626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5CCE"/>
    <w:multiLevelType w:val="multilevel"/>
    <w:tmpl w:val="0F6AB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34287"/>
    <w:multiLevelType w:val="multilevel"/>
    <w:tmpl w:val="D4BA9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359CF"/>
    <w:multiLevelType w:val="hybridMultilevel"/>
    <w:tmpl w:val="E5F44EBC"/>
    <w:lvl w:ilvl="0" w:tplc="0A98A8BC">
      <w:start w:val="1"/>
      <w:numFmt w:val="decimal"/>
      <w:lvlText w:val="%1)"/>
      <w:lvlJc w:val="left"/>
      <w:pPr>
        <w:ind w:left="8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" w15:restartNumberingAfterBreak="0">
    <w:nsid w:val="13FB3A27"/>
    <w:multiLevelType w:val="multilevel"/>
    <w:tmpl w:val="41888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75515A"/>
    <w:multiLevelType w:val="multilevel"/>
    <w:tmpl w:val="7BEEE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915D0A"/>
    <w:multiLevelType w:val="hybridMultilevel"/>
    <w:tmpl w:val="884409F6"/>
    <w:lvl w:ilvl="0" w:tplc="2ED4C77C">
      <w:start w:val="2"/>
      <w:numFmt w:val="decimal"/>
      <w:lvlText w:val="%1)"/>
      <w:lvlJc w:val="left"/>
      <w:pPr>
        <w:ind w:left="11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3A434A3B"/>
    <w:multiLevelType w:val="multilevel"/>
    <w:tmpl w:val="E166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F8565F"/>
    <w:multiLevelType w:val="multilevel"/>
    <w:tmpl w:val="6156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800FE5"/>
    <w:multiLevelType w:val="multilevel"/>
    <w:tmpl w:val="F89AE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DB2806"/>
    <w:multiLevelType w:val="multilevel"/>
    <w:tmpl w:val="2CE4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7F162E"/>
    <w:multiLevelType w:val="multilevel"/>
    <w:tmpl w:val="1166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A918E4"/>
    <w:multiLevelType w:val="multilevel"/>
    <w:tmpl w:val="27B2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D73F9E"/>
    <w:multiLevelType w:val="hybridMultilevel"/>
    <w:tmpl w:val="53E04104"/>
    <w:lvl w:ilvl="0" w:tplc="93A0C4BE">
      <w:start w:val="1"/>
      <w:numFmt w:val="decimal"/>
      <w:lvlText w:val="%1)"/>
      <w:lvlJc w:val="left"/>
      <w:pPr>
        <w:ind w:left="512" w:hanging="228"/>
      </w:pPr>
      <w:rPr>
        <w:rFonts w:ascii="Arial" w:eastAsia="Carlito" w:hAnsi="Arial" w:cs="Arial" w:hint="default"/>
        <w:b w:val="0"/>
        <w:bCs w:val="0"/>
        <w:i w:val="0"/>
        <w:iCs w:val="0"/>
        <w:spacing w:val="0"/>
        <w:w w:val="88"/>
        <w:sz w:val="22"/>
        <w:szCs w:val="22"/>
        <w:lang w:val="pl-PL" w:eastAsia="en-US" w:bidi="ar-SA"/>
      </w:rPr>
    </w:lvl>
    <w:lvl w:ilvl="1" w:tplc="649AD2FC">
      <w:start w:val="1"/>
      <w:numFmt w:val="decimal"/>
      <w:lvlText w:val="%2."/>
      <w:lvlJc w:val="left"/>
      <w:pPr>
        <w:ind w:left="992" w:hanging="425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F497F8">
      <w:numFmt w:val="bullet"/>
      <w:lvlText w:val="•"/>
      <w:lvlJc w:val="left"/>
      <w:pPr>
        <w:ind w:left="1962" w:hanging="425"/>
      </w:pPr>
      <w:rPr>
        <w:rFonts w:hint="default"/>
        <w:lang w:val="pl-PL" w:eastAsia="en-US" w:bidi="ar-SA"/>
      </w:rPr>
    </w:lvl>
    <w:lvl w:ilvl="3" w:tplc="A7E8F2D8">
      <w:numFmt w:val="bullet"/>
      <w:lvlText w:val="•"/>
      <w:lvlJc w:val="left"/>
      <w:pPr>
        <w:ind w:left="2936" w:hanging="425"/>
      </w:pPr>
      <w:rPr>
        <w:rFonts w:hint="default"/>
        <w:lang w:val="pl-PL" w:eastAsia="en-US" w:bidi="ar-SA"/>
      </w:rPr>
    </w:lvl>
    <w:lvl w:ilvl="4" w:tplc="F334CDE6">
      <w:numFmt w:val="bullet"/>
      <w:lvlText w:val="•"/>
      <w:lvlJc w:val="left"/>
      <w:pPr>
        <w:ind w:left="3910" w:hanging="425"/>
      </w:pPr>
      <w:rPr>
        <w:rFonts w:hint="default"/>
        <w:lang w:val="pl-PL" w:eastAsia="en-US" w:bidi="ar-SA"/>
      </w:rPr>
    </w:lvl>
    <w:lvl w:ilvl="5" w:tplc="67408CC2">
      <w:numFmt w:val="bullet"/>
      <w:lvlText w:val="•"/>
      <w:lvlJc w:val="left"/>
      <w:pPr>
        <w:ind w:left="4884" w:hanging="425"/>
      </w:pPr>
      <w:rPr>
        <w:rFonts w:hint="default"/>
        <w:lang w:val="pl-PL" w:eastAsia="en-US" w:bidi="ar-SA"/>
      </w:rPr>
    </w:lvl>
    <w:lvl w:ilvl="6" w:tplc="7F787E1A">
      <w:numFmt w:val="bullet"/>
      <w:lvlText w:val="•"/>
      <w:lvlJc w:val="left"/>
      <w:pPr>
        <w:ind w:left="5858" w:hanging="425"/>
      </w:pPr>
      <w:rPr>
        <w:rFonts w:hint="default"/>
        <w:lang w:val="pl-PL" w:eastAsia="en-US" w:bidi="ar-SA"/>
      </w:rPr>
    </w:lvl>
    <w:lvl w:ilvl="7" w:tplc="3DBE2F7A">
      <w:numFmt w:val="bullet"/>
      <w:lvlText w:val="•"/>
      <w:lvlJc w:val="left"/>
      <w:pPr>
        <w:ind w:left="6832" w:hanging="425"/>
      </w:pPr>
      <w:rPr>
        <w:rFonts w:hint="default"/>
        <w:lang w:val="pl-PL" w:eastAsia="en-US" w:bidi="ar-SA"/>
      </w:rPr>
    </w:lvl>
    <w:lvl w:ilvl="8" w:tplc="C55CEDCA">
      <w:numFmt w:val="bullet"/>
      <w:lvlText w:val="•"/>
      <w:lvlJc w:val="left"/>
      <w:pPr>
        <w:ind w:left="7806" w:hanging="425"/>
      </w:pPr>
      <w:rPr>
        <w:rFonts w:hint="default"/>
        <w:lang w:val="pl-PL" w:eastAsia="en-US" w:bidi="ar-SA"/>
      </w:rPr>
    </w:lvl>
  </w:abstractNum>
  <w:num w:numId="1" w16cid:durableId="149857230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4968260">
    <w:abstractNumId w:val="12"/>
  </w:num>
  <w:num w:numId="3" w16cid:durableId="2060784013">
    <w:abstractNumId w:val="2"/>
  </w:num>
  <w:num w:numId="4" w16cid:durableId="721320530">
    <w:abstractNumId w:val="1"/>
  </w:num>
  <w:num w:numId="5" w16cid:durableId="1181313815">
    <w:abstractNumId w:val="9"/>
  </w:num>
  <w:num w:numId="6" w16cid:durableId="1549800118">
    <w:abstractNumId w:val="3"/>
  </w:num>
  <w:num w:numId="7" w16cid:durableId="919371636">
    <w:abstractNumId w:val="0"/>
  </w:num>
  <w:num w:numId="8" w16cid:durableId="1781101363">
    <w:abstractNumId w:val="10"/>
  </w:num>
  <w:num w:numId="9" w16cid:durableId="1740060230">
    <w:abstractNumId w:val="4"/>
  </w:num>
  <w:num w:numId="10" w16cid:durableId="871382024">
    <w:abstractNumId w:val="11"/>
  </w:num>
  <w:num w:numId="11" w16cid:durableId="497306022">
    <w:abstractNumId w:val="7"/>
  </w:num>
  <w:num w:numId="12" w16cid:durableId="990645654">
    <w:abstractNumId w:val="6"/>
  </w:num>
  <w:num w:numId="13" w16cid:durableId="16828495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A0D"/>
    <w:rsid w:val="00035959"/>
    <w:rsid w:val="00041430"/>
    <w:rsid w:val="00051DB9"/>
    <w:rsid w:val="0006249A"/>
    <w:rsid w:val="000642BA"/>
    <w:rsid w:val="0007091E"/>
    <w:rsid w:val="000940B4"/>
    <w:rsid w:val="000D77C9"/>
    <w:rsid w:val="00110D52"/>
    <w:rsid w:val="00123388"/>
    <w:rsid w:val="001333A4"/>
    <w:rsid w:val="0017383E"/>
    <w:rsid w:val="00174280"/>
    <w:rsid w:val="001925DA"/>
    <w:rsid w:val="001A0018"/>
    <w:rsid w:val="001A30E9"/>
    <w:rsid w:val="001C21D7"/>
    <w:rsid w:val="001E0516"/>
    <w:rsid w:val="001E24C3"/>
    <w:rsid w:val="001F5CAA"/>
    <w:rsid w:val="002022CE"/>
    <w:rsid w:val="00213B94"/>
    <w:rsid w:val="0022478C"/>
    <w:rsid w:val="00232575"/>
    <w:rsid w:val="00240D04"/>
    <w:rsid w:val="002430D3"/>
    <w:rsid w:val="0024522D"/>
    <w:rsid w:val="00251CE5"/>
    <w:rsid w:val="00252696"/>
    <w:rsid w:val="002715A8"/>
    <w:rsid w:val="002931F7"/>
    <w:rsid w:val="002B7961"/>
    <w:rsid w:val="002F2B8A"/>
    <w:rsid w:val="002F7B1A"/>
    <w:rsid w:val="00307712"/>
    <w:rsid w:val="0032772D"/>
    <w:rsid w:val="00336186"/>
    <w:rsid w:val="003370DC"/>
    <w:rsid w:val="003761F1"/>
    <w:rsid w:val="00395655"/>
    <w:rsid w:val="003C01EC"/>
    <w:rsid w:val="003C55F3"/>
    <w:rsid w:val="003E2A86"/>
    <w:rsid w:val="003E4561"/>
    <w:rsid w:val="00425EC6"/>
    <w:rsid w:val="004322B0"/>
    <w:rsid w:val="004335C3"/>
    <w:rsid w:val="0045222D"/>
    <w:rsid w:val="0046020E"/>
    <w:rsid w:val="00473E40"/>
    <w:rsid w:val="004748AF"/>
    <w:rsid w:val="00476198"/>
    <w:rsid w:val="00493B49"/>
    <w:rsid w:val="004D4C50"/>
    <w:rsid w:val="004E5A33"/>
    <w:rsid w:val="004F2C15"/>
    <w:rsid w:val="004F3C41"/>
    <w:rsid w:val="00506286"/>
    <w:rsid w:val="00524154"/>
    <w:rsid w:val="005729CC"/>
    <w:rsid w:val="00580B10"/>
    <w:rsid w:val="00581D35"/>
    <w:rsid w:val="00583676"/>
    <w:rsid w:val="005848E3"/>
    <w:rsid w:val="00587095"/>
    <w:rsid w:val="005A499B"/>
    <w:rsid w:val="005B1EBB"/>
    <w:rsid w:val="005C71CD"/>
    <w:rsid w:val="005D0953"/>
    <w:rsid w:val="005E009C"/>
    <w:rsid w:val="005E4B5B"/>
    <w:rsid w:val="006119B5"/>
    <w:rsid w:val="00615C8D"/>
    <w:rsid w:val="00623FF1"/>
    <w:rsid w:val="00646F91"/>
    <w:rsid w:val="006472E5"/>
    <w:rsid w:val="00663CE5"/>
    <w:rsid w:val="006646F3"/>
    <w:rsid w:val="006A17A8"/>
    <w:rsid w:val="006A1A9A"/>
    <w:rsid w:val="006C4712"/>
    <w:rsid w:val="006D3E57"/>
    <w:rsid w:val="006D535A"/>
    <w:rsid w:val="006D6CDE"/>
    <w:rsid w:val="006E3A0D"/>
    <w:rsid w:val="006F1339"/>
    <w:rsid w:val="0070644E"/>
    <w:rsid w:val="00725165"/>
    <w:rsid w:val="007329FA"/>
    <w:rsid w:val="00735B6F"/>
    <w:rsid w:val="00736C28"/>
    <w:rsid w:val="007850F5"/>
    <w:rsid w:val="007C23A5"/>
    <w:rsid w:val="007E1EEB"/>
    <w:rsid w:val="0080038A"/>
    <w:rsid w:val="00805DDC"/>
    <w:rsid w:val="00815ACD"/>
    <w:rsid w:val="00822134"/>
    <w:rsid w:val="00853ED7"/>
    <w:rsid w:val="00873B00"/>
    <w:rsid w:val="00897360"/>
    <w:rsid w:val="008E39A6"/>
    <w:rsid w:val="008F24CA"/>
    <w:rsid w:val="008F6552"/>
    <w:rsid w:val="009015CF"/>
    <w:rsid w:val="0092053D"/>
    <w:rsid w:val="00921BAE"/>
    <w:rsid w:val="0094574E"/>
    <w:rsid w:val="0097463D"/>
    <w:rsid w:val="00975F8B"/>
    <w:rsid w:val="00977F7A"/>
    <w:rsid w:val="009A7AEC"/>
    <w:rsid w:val="009B1220"/>
    <w:rsid w:val="009B325E"/>
    <w:rsid w:val="009F410C"/>
    <w:rsid w:val="00A27077"/>
    <w:rsid w:val="00A3120D"/>
    <w:rsid w:val="00A362AF"/>
    <w:rsid w:val="00A46987"/>
    <w:rsid w:val="00A5459E"/>
    <w:rsid w:val="00A679F1"/>
    <w:rsid w:val="00AA37BB"/>
    <w:rsid w:val="00AA5EC5"/>
    <w:rsid w:val="00AD0DEA"/>
    <w:rsid w:val="00AF2CCF"/>
    <w:rsid w:val="00B15B91"/>
    <w:rsid w:val="00B3509B"/>
    <w:rsid w:val="00B41685"/>
    <w:rsid w:val="00B63202"/>
    <w:rsid w:val="00B657B3"/>
    <w:rsid w:val="00B83020"/>
    <w:rsid w:val="00BA3033"/>
    <w:rsid w:val="00BB3DF9"/>
    <w:rsid w:val="00BC4DFC"/>
    <w:rsid w:val="00BD1175"/>
    <w:rsid w:val="00BD615C"/>
    <w:rsid w:val="00BE6AC9"/>
    <w:rsid w:val="00BF080C"/>
    <w:rsid w:val="00BF4B7A"/>
    <w:rsid w:val="00C15C7B"/>
    <w:rsid w:val="00C416E8"/>
    <w:rsid w:val="00C55AA5"/>
    <w:rsid w:val="00C82BE4"/>
    <w:rsid w:val="00C94E90"/>
    <w:rsid w:val="00C97731"/>
    <w:rsid w:val="00CB1597"/>
    <w:rsid w:val="00CB7E0D"/>
    <w:rsid w:val="00D04252"/>
    <w:rsid w:val="00D249EB"/>
    <w:rsid w:val="00D30DFA"/>
    <w:rsid w:val="00D42D79"/>
    <w:rsid w:val="00D750AC"/>
    <w:rsid w:val="00D865D7"/>
    <w:rsid w:val="00D94977"/>
    <w:rsid w:val="00DA02D7"/>
    <w:rsid w:val="00DA6535"/>
    <w:rsid w:val="00DB3C51"/>
    <w:rsid w:val="00DC3BD2"/>
    <w:rsid w:val="00DE1508"/>
    <w:rsid w:val="00DE5863"/>
    <w:rsid w:val="00DF1D74"/>
    <w:rsid w:val="00E049ED"/>
    <w:rsid w:val="00E25E6F"/>
    <w:rsid w:val="00E405EF"/>
    <w:rsid w:val="00E41502"/>
    <w:rsid w:val="00E452B6"/>
    <w:rsid w:val="00E63F7D"/>
    <w:rsid w:val="00E761A7"/>
    <w:rsid w:val="00E80367"/>
    <w:rsid w:val="00E951C4"/>
    <w:rsid w:val="00E95B0A"/>
    <w:rsid w:val="00E977B2"/>
    <w:rsid w:val="00EB4D14"/>
    <w:rsid w:val="00EC03DB"/>
    <w:rsid w:val="00EC36AC"/>
    <w:rsid w:val="00EC3AB1"/>
    <w:rsid w:val="00EC4342"/>
    <w:rsid w:val="00ED1CFA"/>
    <w:rsid w:val="00EE762F"/>
    <w:rsid w:val="00EF3FE3"/>
    <w:rsid w:val="00F00C56"/>
    <w:rsid w:val="00F15C85"/>
    <w:rsid w:val="00F2148D"/>
    <w:rsid w:val="00F40724"/>
    <w:rsid w:val="00F758FE"/>
    <w:rsid w:val="00F8055F"/>
    <w:rsid w:val="00F86ABF"/>
    <w:rsid w:val="00F93577"/>
    <w:rsid w:val="00F94028"/>
    <w:rsid w:val="00FB3A80"/>
    <w:rsid w:val="00FD6D45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33F08"/>
  <w15:docId w15:val="{1DBFE34A-06AC-416F-8ADF-D5DE2267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B3A80"/>
    <w:pPr>
      <w:widowControl w:val="0"/>
      <w:autoSpaceDE w:val="0"/>
      <w:autoSpaceDN w:val="0"/>
      <w:spacing w:after="0" w:line="240" w:lineRule="auto"/>
      <w:ind w:left="121"/>
      <w:outlineLvl w:val="0"/>
    </w:pPr>
    <w:rPr>
      <w:rFonts w:ascii="Carlito" w:eastAsia="Carlito" w:hAnsi="Carlito" w:cs="Carlito"/>
      <w:b/>
      <w:bCs/>
    </w:rPr>
  </w:style>
  <w:style w:type="paragraph" w:styleId="Nagwek2">
    <w:name w:val="heading 2"/>
    <w:basedOn w:val="Normalny"/>
    <w:link w:val="Nagwek2Znak"/>
    <w:uiPriority w:val="9"/>
    <w:unhideWhenUsed/>
    <w:qFormat/>
    <w:rsid w:val="00FB3A80"/>
    <w:pPr>
      <w:widowControl w:val="0"/>
      <w:autoSpaceDE w:val="0"/>
      <w:autoSpaceDN w:val="0"/>
      <w:spacing w:after="0" w:line="240" w:lineRule="auto"/>
      <w:ind w:left="456"/>
      <w:outlineLvl w:val="1"/>
    </w:pPr>
    <w:rPr>
      <w:rFonts w:ascii="Carlito" w:eastAsia="Carlito" w:hAnsi="Carlito" w:cs="Carlito"/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48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CCF"/>
  </w:style>
  <w:style w:type="paragraph" w:styleId="Stopka">
    <w:name w:val="footer"/>
    <w:basedOn w:val="Normalny"/>
    <w:link w:val="Stopka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CCF"/>
  </w:style>
  <w:style w:type="paragraph" w:styleId="Tekstdymka">
    <w:name w:val="Balloon Text"/>
    <w:basedOn w:val="Normalny"/>
    <w:link w:val="TekstdymkaZnak"/>
    <w:uiPriority w:val="99"/>
    <w:semiHidden/>
    <w:unhideWhenUsed/>
    <w:rsid w:val="00A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C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581D35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uiPriority w:val="99"/>
    <w:rsid w:val="00581D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dstawowy">
    <w:name w:val="podstawowy"/>
    <w:basedOn w:val="Normalny"/>
    <w:rsid w:val="00583676"/>
    <w:pPr>
      <w:suppressAutoHyphens/>
      <w:autoSpaceDE w:val="0"/>
      <w:spacing w:after="0" w:line="280" w:lineRule="atLeast"/>
      <w:ind w:firstLine="397"/>
      <w:jc w:val="both"/>
    </w:pPr>
    <w:rPr>
      <w:rFonts w:ascii="Arial" w:eastAsia="Calibri" w:hAnsi="Arial" w:cs="Arial"/>
      <w:color w:val="00000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B3A80"/>
    <w:rPr>
      <w:rFonts w:ascii="Carlito" w:eastAsia="Carlito" w:hAnsi="Carlito" w:cs="Carlito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A80"/>
    <w:rPr>
      <w:rFonts w:ascii="Carlito" w:eastAsia="Carlito" w:hAnsi="Carlito" w:cs="Carlito"/>
      <w:b/>
      <w:bCs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FB3A80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FB3A80"/>
    <w:rPr>
      <w:rFonts w:ascii="Carlito" w:eastAsia="Carlito" w:hAnsi="Carlito" w:cs="Carlito"/>
    </w:rPr>
  </w:style>
  <w:style w:type="paragraph" w:customStyle="1" w:styleId="TableParagraph">
    <w:name w:val="Table Paragraph"/>
    <w:basedOn w:val="Normalny"/>
    <w:uiPriority w:val="1"/>
    <w:qFormat/>
    <w:rsid w:val="00FB3A80"/>
    <w:pPr>
      <w:widowControl w:val="0"/>
      <w:autoSpaceDE w:val="0"/>
      <w:autoSpaceDN w:val="0"/>
      <w:spacing w:after="0" w:line="240" w:lineRule="auto"/>
      <w:ind w:left="107"/>
    </w:pPr>
    <w:rPr>
      <w:rFonts w:ascii="Carlito" w:eastAsia="Carlito" w:hAnsi="Carlito" w:cs="Carlito"/>
    </w:rPr>
  </w:style>
  <w:style w:type="table" w:customStyle="1" w:styleId="TableNormal">
    <w:name w:val="Table Normal"/>
    <w:uiPriority w:val="2"/>
    <w:semiHidden/>
    <w:qFormat/>
    <w:rsid w:val="00FB3A8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B15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5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5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5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59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15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97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48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748A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RPO%20-%207.4.1\Realizacja\kadry\papier%20z%20logo%20-%20pozostal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8C18-D3CC-43AB-B556-6AE7FF28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 logo - pozostale</Template>
  <TotalTime>14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Małgorzata Pawłowska</cp:lastModifiedBy>
  <cp:revision>11</cp:revision>
  <cp:lastPrinted>2022-10-02T08:11:00Z</cp:lastPrinted>
  <dcterms:created xsi:type="dcterms:W3CDTF">2024-07-11T14:02:00Z</dcterms:created>
  <dcterms:modified xsi:type="dcterms:W3CDTF">2026-04-21T17:28:00Z</dcterms:modified>
</cp:coreProperties>
</file>